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FA9C" w14:textId="1F5F05EC" w:rsidR="00BA00AB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Symon SHIRBURN</w:t>
      </w:r>
      <w:r>
        <w:rPr>
          <w:rFonts w:ascii="Times New Roman" w:hAnsi="Times New Roman" w:cs="Times New Roman"/>
          <w:sz w:val="24"/>
          <w:szCs w:val="24"/>
        </w:rPr>
        <w:t xml:space="preserve">         (d.1437)</w:t>
      </w:r>
    </w:p>
    <w:p w14:paraId="1B72F7B8" w14:textId="65C315A2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0821DD7E" w14:textId="163AE4FF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FC348" w14:textId="16A38749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9C52D" w14:textId="6542E3FA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Mar.1437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5230D226" w14:textId="35FADDF6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1FE41" w14:textId="5724064A" w:rsid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21655" w14:textId="0D6BB094" w:rsidR="000E7950" w:rsidRPr="000E7950" w:rsidRDefault="000E79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0E7950" w:rsidRPr="000E7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060D" w14:textId="77777777" w:rsidR="000E7950" w:rsidRDefault="000E7950" w:rsidP="009139A6">
      <w:r>
        <w:separator/>
      </w:r>
    </w:p>
  </w:endnote>
  <w:endnote w:type="continuationSeparator" w:id="0">
    <w:p w14:paraId="4ABF8E07" w14:textId="77777777" w:rsidR="000E7950" w:rsidRDefault="000E79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2E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AD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F4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23E4" w14:textId="77777777" w:rsidR="000E7950" w:rsidRDefault="000E7950" w:rsidP="009139A6">
      <w:r>
        <w:separator/>
      </w:r>
    </w:p>
  </w:footnote>
  <w:footnote w:type="continuationSeparator" w:id="0">
    <w:p w14:paraId="7077047C" w14:textId="77777777" w:rsidR="000E7950" w:rsidRDefault="000E79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C0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CC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4F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950"/>
    <w:rsid w:val="000666E0"/>
    <w:rsid w:val="000E795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77A63"/>
  <w15:chartTrackingRefBased/>
  <w15:docId w15:val="{C71EFF10-75B1-441B-BBB3-640C5C93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2022-07-02T06:55:00Z</dcterms:created>
  <dcterms:modified xsi:type="dcterms:W3CDTF">2022-07-02T06:57:00Z</dcterms:modified>
</cp:coreProperties>
</file>